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87155" w:rsidRDefault="00487155" w:rsidP="0048715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BLONCHARD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fl.1427)</w:t>
      </w:r>
    </w:p>
    <w:p w:rsidR="00487155" w:rsidRDefault="00487155" w:rsidP="0048715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the diocese of Exeter.</w:t>
      </w:r>
    </w:p>
    <w:p w:rsidR="00487155" w:rsidRDefault="00487155" w:rsidP="0048715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87155" w:rsidRDefault="00487155" w:rsidP="0048715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87155" w:rsidRDefault="00487155" w:rsidP="0048715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2 Apr.1427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ordained to his first tonsure in Ottery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St.Mary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>, Devon, by the Bishop.</w:t>
      </w:r>
    </w:p>
    <w:p w:rsidR="00487155" w:rsidRDefault="00487155" w:rsidP="0048715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(“Register of Edmund Lacy, Bishop of Exeter 1420-55” part 4 p.108)</w:t>
      </w:r>
    </w:p>
    <w:p w:rsidR="00487155" w:rsidRDefault="00487155" w:rsidP="0048715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87155" w:rsidRDefault="00487155" w:rsidP="0048715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B2F86" w:rsidRPr="00487155" w:rsidRDefault="00487155" w:rsidP="0048715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 April 2016</w:t>
      </w:r>
      <w:bookmarkStart w:id="0" w:name="_GoBack"/>
      <w:bookmarkEnd w:id="0"/>
    </w:p>
    <w:sectPr w:rsidR="006B2F86" w:rsidRPr="00487155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87155" w:rsidRDefault="00487155" w:rsidP="00E71FC3">
      <w:pPr>
        <w:spacing w:after="0" w:line="240" w:lineRule="auto"/>
      </w:pPr>
      <w:r>
        <w:separator/>
      </w:r>
    </w:p>
  </w:endnote>
  <w:endnote w:type="continuationSeparator" w:id="0">
    <w:p w:rsidR="00487155" w:rsidRDefault="00487155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87155" w:rsidRDefault="00487155" w:rsidP="00E71FC3">
      <w:pPr>
        <w:spacing w:after="0" w:line="240" w:lineRule="auto"/>
      </w:pPr>
      <w:r>
        <w:separator/>
      </w:r>
    </w:p>
  </w:footnote>
  <w:footnote w:type="continuationSeparator" w:id="0">
    <w:p w:rsidR="00487155" w:rsidRDefault="00487155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7155"/>
    <w:rsid w:val="00487155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FC095E"/>
  <w15:chartTrackingRefBased/>
  <w15:docId w15:val="{EAEB9D2A-3F41-4685-A84A-871D7A95F5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4</TotalTime>
  <Pages>1</Pages>
  <Words>35</Words>
  <Characters>203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2016-04-22T16:44:00Z</dcterms:created>
  <dcterms:modified xsi:type="dcterms:W3CDTF">2016-04-22T16:48:00Z</dcterms:modified>
</cp:coreProperties>
</file>